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4AD9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2441F3E" w14:textId="0E4A81C1" w:rsidR="003E03B8" w:rsidRPr="008178B0" w:rsidRDefault="008C469B" w:rsidP="003E03B8">
      <w:r>
        <w:rPr>
          <w:b/>
        </w:rPr>
        <w:t>TO:</w:t>
      </w:r>
      <w:r>
        <w:rPr>
          <w:b/>
        </w:rPr>
        <w:tab/>
      </w:r>
      <w:r>
        <w:rPr>
          <w:b/>
        </w:rPr>
        <w:tab/>
      </w:r>
      <w:r w:rsidR="004D26A6" w:rsidRPr="008178B0">
        <w:t>Kevin Bartz</w:t>
      </w:r>
      <w:r w:rsidR="003E03B8" w:rsidRPr="008178B0">
        <w:t>, Attorney</w:t>
      </w:r>
    </w:p>
    <w:p w14:paraId="3A6F7FF1" w14:textId="77777777" w:rsidR="003E03B8" w:rsidRPr="008178B0" w:rsidRDefault="003E03B8" w:rsidP="003E03B8">
      <w:pPr>
        <w:ind w:left="1440"/>
      </w:pPr>
      <w:r w:rsidRPr="008178B0">
        <w:t>Legal Division</w:t>
      </w:r>
    </w:p>
    <w:p w14:paraId="628C021C" w14:textId="77777777" w:rsidR="008C469B" w:rsidRPr="008178B0" w:rsidRDefault="008C469B" w:rsidP="008C469B">
      <w:pPr>
        <w:tabs>
          <w:tab w:val="left" w:pos="1170"/>
        </w:tabs>
      </w:pPr>
      <w:r w:rsidRPr="008178B0">
        <w:tab/>
      </w:r>
      <w:r w:rsidRPr="008178B0">
        <w:tab/>
      </w:r>
    </w:p>
    <w:p w14:paraId="3039E9E7" w14:textId="3BD593A4" w:rsidR="003E03B8" w:rsidRPr="008178B0" w:rsidRDefault="008C469B" w:rsidP="003E03B8">
      <w:r w:rsidRPr="008178B0">
        <w:rPr>
          <w:b/>
        </w:rPr>
        <w:t>FROM:</w:t>
      </w:r>
      <w:r w:rsidRPr="008178B0">
        <w:rPr>
          <w:b/>
        </w:rPr>
        <w:tab/>
      </w:r>
      <w:r w:rsidR="004D26A6" w:rsidRPr="008178B0">
        <w:t>Jolie Mathis</w:t>
      </w:r>
      <w:r w:rsidR="003E03B8" w:rsidRPr="008178B0">
        <w:t xml:space="preserve">, </w:t>
      </w:r>
      <w:r w:rsidR="004D26A6" w:rsidRPr="008178B0">
        <w:t>Utility Engineering Specialist</w:t>
      </w:r>
    </w:p>
    <w:p w14:paraId="38CF14D1" w14:textId="77777777" w:rsidR="003E03B8" w:rsidRPr="008178B0" w:rsidRDefault="003E03B8" w:rsidP="003E03B8">
      <w:pPr>
        <w:ind w:left="1440"/>
      </w:pPr>
      <w:r w:rsidRPr="008178B0">
        <w:t>Infrastructure Division</w:t>
      </w:r>
    </w:p>
    <w:p w14:paraId="7B5E5DDB" w14:textId="18011B3C" w:rsidR="008C469B" w:rsidRPr="008178B0" w:rsidRDefault="008C469B" w:rsidP="008C469B">
      <w:pPr>
        <w:tabs>
          <w:tab w:val="left" w:pos="1170"/>
        </w:tabs>
        <w:spacing w:before="240"/>
      </w:pPr>
      <w:r w:rsidRPr="008178B0">
        <w:rPr>
          <w:b/>
        </w:rPr>
        <w:t>DATE:</w:t>
      </w:r>
      <w:r w:rsidRPr="008178B0">
        <w:rPr>
          <w:b/>
        </w:rPr>
        <w:tab/>
      </w:r>
      <w:r w:rsidRPr="008178B0">
        <w:rPr>
          <w:b/>
        </w:rPr>
        <w:tab/>
      </w:r>
      <w:r w:rsidR="004D26A6" w:rsidRPr="008178B0">
        <w:rPr>
          <w:bCs/>
        </w:rPr>
        <w:t>March 3</w:t>
      </w:r>
      <w:r w:rsidR="00DB4085">
        <w:rPr>
          <w:bCs/>
        </w:rPr>
        <w:t>1</w:t>
      </w:r>
      <w:r w:rsidR="004D26A6" w:rsidRPr="008178B0">
        <w:rPr>
          <w:bCs/>
        </w:rPr>
        <w:t>, 2021</w:t>
      </w:r>
    </w:p>
    <w:p w14:paraId="6E4382C8" w14:textId="77777777" w:rsidR="0028111B" w:rsidRPr="008178B0" w:rsidRDefault="0028111B" w:rsidP="008C469B">
      <w:pPr>
        <w:tabs>
          <w:tab w:val="left" w:pos="1170"/>
        </w:tabs>
        <w:spacing w:before="240"/>
      </w:pPr>
    </w:p>
    <w:p w14:paraId="2EFD25F9" w14:textId="0D88CD35" w:rsidR="008C469B" w:rsidRPr="008178B0" w:rsidRDefault="008C469B" w:rsidP="003E03B8">
      <w:pPr>
        <w:ind w:left="1440" w:hanging="1440"/>
        <w:rPr>
          <w:b/>
          <w:i/>
          <w:szCs w:val="24"/>
        </w:rPr>
      </w:pPr>
      <w:r w:rsidRPr="008178B0">
        <w:rPr>
          <w:b/>
        </w:rPr>
        <w:t>RE:</w:t>
      </w:r>
      <w:r w:rsidRPr="008178B0">
        <w:rPr>
          <w:b/>
        </w:rPr>
        <w:tab/>
      </w:r>
      <w:r w:rsidR="003E03B8" w:rsidRPr="008178B0">
        <w:rPr>
          <w:bCs/>
        </w:rPr>
        <w:t xml:space="preserve">Docket No. </w:t>
      </w:r>
      <w:r w:rsidR="004D26A6" w:rsidRPr="008178B0">
        <w:rPr>
          <w:bCs/>
        </w:rPr>
        <w:t>51870</w:t>
      </w:r>
      <w:r w:rsidR="003E03B8" w:rsidRPr="008178B0">
        <w:t xml:space="preserve"> – </w:t>
      </w:r>
      <w:r w:rsidR="003E03B8" w:rsidRPr="008178B0">
        <w:rPr>
          <w:i/>
        </w:rPr>
        <w:t>Application of</w:t>
      </w:r>
      <w:r w:rsidR="003E03B8" w:rsidRPr="008178B0">
        <w:rPr>
          <w:i/>
          <w:iCs/>
        </w:rPr>
        <w:t xml:space="preserve"> </w:t>
      </w:r>
      <w:r w:rsidR="004D26A6" w:rsidRPr="008178B0">
        <w:rPr>
          <w:i/>
          <w:iCs/>
        </w:rPr>
        <w:t>Forest Glen Utility Company</w:t>
      </w:r>
      <w:r w:rsidR="003E03B8" w:rsidRPr="008178B0">
        <w:rPr>
          <w:i/>
          <w:iCs/>
        </w:rPr>
        <w:t xml:space="preserve"> to </w:t>
      </w:r>
      <w:r w:rsidR="003E03B8" w:rsidRPr="008178B0">
        <w:rPr>
          <w:i/>
        </w:rPr>
        <w:t xml:space="preserve">Amend its </w:t>
      </w:r>
      <w:r w:rsidR="000207E3">
        <w:rPr>
          <w:i/>
        </w:rPr>
        <w:t xml:space="preserve">Sewer </w:t>
      </w:r>
      <w:r w:rsidR="003E03B8" w:rsidRPr="008178B0">
        <w:rPr>
          <w:i/>
        </w:rPr>
        <w:t xml:space="preserve">Certificates of Convenience and Necessity in </w:t>
      </w:r>
      <w:bookmarkStart w:id="0" w:name="_Hlk51224607"/>
      <w:r w:rsidR="001D1128" w:rsidRPr="008178B0">
        <w:rPr>
          <w:i/>
          <w:iCs/>
        </w:rPr>
        <w:t>Medina</w:t>
      </w:r>
      <w:r w:rsidR="003E03B8" w:rsidRPr="008178B0">
        <w:rPr>
          <w:i/>
        </w:rPr>
        <w:t xml:space="preserve"> </w:t>
      </w:r>
      <w:bookmarkEnd w:id="0"/>
      <w:r w:rsidR="003E03B8" w:rsidRPr="008178B0">
        <w:rPr>
          <w:i/>
        </w:rPr>
        <w:t xml:space="preserve">County </w:t>
      </w:r>
    </w:p>
    <w:p w14:paraId="40A689EA"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24238EC" wp14:editId="218E97E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E4AB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005A249" w14:textId="77777777" w:rsidR="008C469B" w:rsidRDefault="008C469B" w:rsidP="008C469B">
      <w:pPr>
        <w:rPr>
          <w:strike/>
        </w:rPr>
      </w:pPr>
    </w:p>
    <w:p w14:paraId="3D7CBB6F" w14:textId="77777777" w:rsidR="001D1128" w:rsidRDefault="003E03B8" w:rsidP="001D1128">
      <w:r w:rsidRPr="008178B0">
        <w:t xml:space="preserve">On </w:t>
      </w:r>
      <w:bookmarkStart w:id="1" w:name="_Hlk51224637"/>
      <w:r w:rsidR="001D1128" w:rsidRPr="008178B0">
        <w:t>March 4, 2021</w:t>
      </w:r>
      <w:r w:rsidRPr="008178B0">
        <w:t xml:space="preserve">, </w:t>
      </w:r>
      <w:bookmarkEnd w:id="1"/>
      <w:r w:rsidR="001D1128" w:rsidRPr="008178B0">
        <w:t>Forest Glen Utility Company</w:t>
      </w:r>
      <w:r w:rsidRPr="008178B0">
        <w:t xml:space="preserve"> </w:t>
      </w:r>
      <w:bookmarkStart w:id="2" w:name="_Hlk52538154"/>
      <w:r w:rsidRPr="008178B0">
        <w:t>(</w:t>
      </w:r>
      <w:r w:rsidR="001D1128" w:rsidRPr="008178B0">
        <w:t>Forest Glen</w:t>
      </w:r>
      <w:r w:rsidRPr="008178B0">
        <w:t xml:space="preserve">) </w:t>
      </w:r>
      <w:bookmarkEnd w:id="2"/>
      <w:r w:rsidRPr="008178B0">
        <w:t>filed with the Public Utility Commission of Texas (</w:t>
      </w:r>
      <w:r w:rsidRPr="008178B0">
        <w:rPr>
          <w:bCs/>
        </w:rPr>
        <w:t xml:space="preserve">Commission) an application to amend </w:t>
      </w:r>
      <w:r w:rsidRPr="008178B0">
        <w:t xml:space="preserve">its sewer CCN No. </w:t>
      </w:r>
      <w:bookmarkStart w:id="3" w:name="_Hlk51224752"/>
      <w:r w:rsidR="001D1128" w:rsidRPr="008178B0">
        <w:t>21070</w:t>
      </w:r>
      <w:r w:rsidRPr="008178B0">
        <w:t xml:space="preserve"> </w:t>
      </w:r>
      <w:bookmarkEnd w:id="3"/>
      <w:r w:rsidRPr="008178B0">
        <w:t xml:space="preserve">in </w:t>
      </w:r>
      <w:bookmarkStart w:id="4" w:name="_Hlk51224718"/>
      <w:r w:rsidR="001D1128" w:rsidRPr="008178B0">
        <w:t>Medina</w:t>
      </w:r>
      <w:r w:rsidRPr="008178B0">
        <w:t xml:space="preserve"> </w:t>
      </w:r>
      <w:bookmarkEnd w:id="4"/>
      <w:r w:rsidRPr="008178B0">
        <w:t xml:space="preserve">County, Texas </w:t>
      </w:r>
      <w:r w:rsidR="0017737A" w:rsidRPr="008178B0">
        <w:t>under</w:t>
      </w:r>
      <w:r w:rsidRPr="008178B0">
        <w:t xml:space="preserve"> Texas Water Code (TWC) §§ 13.242 to 13.250 and 16 Texas Administrative Code </w:t>
      </w:r>
      <w:r>
        <w:t xml:space="preserve">(TAC) </w:t>
      </w:r>
      <w:r w:rsidRPr="00F059A9">
        <w:t>§§ 24.225 to 24.237.</w:t>
      </w:r>
      <w:r w:rsidR="00F427AF">
        <w:t xml:space="preserve">  </w:t>
      </w:r>
      <w:bookmarkStart w:id="5" w:name="_Hlk63330499"/>
    </w:p>
    <w:p w14:paraId="339A0530" w14:textId="77777777" w:rsidR="001D1128" w:rsidRDefault="001D1128" w:rsidP="001D1128"/>
    <w:p w14:paraId="2D9DBAEC" w14:textId="752F5342" w:rsidR="001D1128" w:rsidRDefault="001D1128" w:rsidP="001D1128">
      <w:r w:rsidRPr="00262A8E">
        <w:t xml:space="preserve">The requested area includes approximately </w:t>
      </w:r>
      <w:r w:rsidRPr="00DB4085">
        <w:t>405</w:t>
      </w:r>
      <w:r w:rsidRPr="00262A8E">
        <w:t xml:space="preserve"> acres</w:t>
      </w:r>
      <w:r>
        <w:t xml:space="preserve"> of uncertificated area.</w:t>
      </w:r>
    </w:p>
    <w:p w14:paraId="1718BC2A" w14:textId="77777777" w:rsidR="001D1128" w:rsidRDefault="001D1128" w:rsidP="001D1128"/>
    <w:p w14:paraId="2AF7553A" w14:textId="20B130C5" w:rsidR="001D1128" w:rsidRPr="00377683" w:rsidRDefault="001D1128" w:rsidP="001D1128">
      <w:r>
        <w:t xml:space="preserve">The application </w:t>
      </w:r>
      <w:r w:rsidR="006D4AD4">
        <w:t>would add</w:t>
      </w:r>
      <w:r>
        <w:t xml:space="preserve"> approximately </w:t>
      </w:r>
      <w:r w:rsidRPr="00DB4085">
        <w:t>405</w:t>
      </w:r>
      <w:r>
        <w:t xml:space="preserve"> acres to CCN No. 21070. </w:t>
      </w:r>
    </w:p>
    <w:p w14:paraId="6D8D4DDC" w14:textId="77777777" w:rsidR="001D1128" w:rsidRDefault="001D1128" w:rsidP="001D1128"/>
    <w:p w14:paraId="032FA0EA" w14:textId="1FD6020C" w:rsidR="00A732D6" w:rsidRDefault="001D1128" w:rsidP="003E03B8">
      <w:r>
        <w:t xml:space="preserve">The application indicates that the total acreage being requested is approximately </w:t>
      </w:r>
      <w:r w:rsidRPr="00DB4085">
        <w:t>185</w:t>
      </w:r>
      <w:r>
        <w:rPr>
          <w:color w:val="FF0000"/>
        </w:rPr>
        <w:t xml:space="preserve"> </w:t>
      </w:r>
      <w:r>
        <w:t xml:space="preserve">acres.  Based on the mapping review by Tracy Montes, Infrastructure Division, it was determined the requested area is approximately </w:t>
      </w:r>
      <w:r w:rsidRPr="00DB4085">
        <w:t>405</w:t>
      </w:r>
      <w:r>
        <w:rPr>
          <w:color w:val="FF0000"/>
        </w:rPr>
        <w:t xml:space="preserve"> </w:t>
      </w:r>
      <w:r>
        <w:t>acres.</w:t>
      </w:r>
      <w:r w:rsidR="00F427AF" w:rsidRPr="00C731A2">
        <w:rPr>
          <w:bCs/>
          <w:color w:val="FF0000"/>
        </w:rPr>
        <w:t xml:space="preserve"> </w:t>
      </w:r>
      <w:bookmarkEnd w:id="5"/>
      <w:r w:rsidR="003E03B8" w:rsidRPr="00EA0B92">
        <w:t xml:space="preserve">  </w:t>
      </w:r>
    </w:p>
    <w:p w14:paraId="553CF50B" w14:textId="77777777" w:rsidR="00043731" w:rsidRDefault="00043731" w:rsidP="003E03B8"/>
    <w:p w14:paraId="11664722" w14:textId="64B3EA98" w:rsidR="003E03B8" w:rsidRPr="008178B0" w:rsidRDefault="00A732D6" w:rsidP="003E03B8">
      <w:pPr>
        <w:tabs>
          <w:tab w:val="left" w:pos="1440"/>
          <w:tab w:val="right" w:pos="9360"/>
        </w:tabs>
        <w:rPr>
          <w:bCs/>
          <w:szCs w:val="24"/>
        </w:rPr>
      </w:pPr>
      <w:r>
        <w:t xml:space="preserve">Based on the mapping review </w:t>
      </w:r>
      <w:r w:rsidRPr="008178B0">
        <w:t xml:space="preserve">by </w:t>
      </w:r>
      <w:r w:rsidR="00711528" w:rsidRPr="008178B0">
        <w:t xml:space="preserve">Tracy Montes, Infrastructure Division, </w:t>
      </w:r>
      <w:r w:rsidR="000B5444" w:rsidRPr="008178B0">
        <w:t xml:space="preserve">the financial and managerial review by </w:t>
      </w:r>
      <w:r w:rsidR="001D1128" w:rsidRPr="008178B0">
        <w:t>Fred Bednarski</w:t>
      </w:r>
      <w:r w:rsidR="000B5444" w:rsidRPr="008178B0">
        <w:t>, Rate Regulation Division,</w:t>
      </w:r>
      <w:r w:rsidRPr="008178B0">
        <w:t xml:space="preserve"> and my technical and managerial review of </w:t>
      </w:r>
      <w:r w:rsidR="003E03B8" w:rsidRPr="008178B0">
        <w:rPr>
          <w:bCs/>
          <w:szCs w:val="24"/>
        </w:rPr>
        <w:t xml:space="preserve">the information filed by the </w:t>
      </w:r>
      <w:r w:rsidR="00453507" w:rsidRPr="008178B0">
        <w:t>Forest Glen</w:t>
      </w:r>
      <w:r w:rsidRPr="008178B0">
        <w:rPr>
          <w:bCs/>
        </w:rPr>
        <w:t>,</w:t>
      </w:r>
      <w:r w:rsidR="00453507" w:rsidRPr="008178B0">
        <w:rPr>
          <w:bCs/>
          <w:szCs w:val="24"/>
        </w:rPr>
        <w:t xml:space="preserve"> </w:t>
      </w:r>
      <w:r w:rsidR="0017737A" w:rsidRPr="008178B0">
        <w:rPr>
          <w:bCs/>
          <w:szCs w:val="24"/>
        </w:rPr>
        <w:t>I</w:t>
      </w:r>
      <w:r w:rsidRPr="008178B0">
        <w:rPr>
          <w:bCs/>
          <w:szCs w:val="24"/>
        </w:rPr>
        <w:t xml:space="preserve"> </w:t>
      </w:r>
      <w:r w:rsidR="003E03B8" w:rsidRPr="008178B0">
        <w:rPr>
          <w:bCs/>
          <w:szCs w:val="24"/>
        </w:rPr>
        <w:t xml:space="preserve">recommend that the application be deemed administratively complete. </w:t>
      </w:r>
      <w:r w:rsidR="00EC1FBD" w:rsidRPr="008178B0">
        <w:rPr>
          <w:bCs/>
          <w:szCs w:val="24"/>
        </w:rPr>
        <w:t xml:space="preserve"> </w:t>
      </w:r>
      <w:r w:rsidR="0017737A" w:rsidRPr="008178B0">
        <w:rPr>
          <w:bCs/>
          <w:szCs w:val="24"/>
        </w:rPr>
        <w:t>I</w:t>
      </w:r>
      <w:r w:rsidR="003E03B8" w:rsidRPr="008178B0">
        <w:rPr>
          <w:bCs/>
          <w:szCs w:val="24"/>
        </w:rPr>
        <w:t xml:space="preserve"> further recommend</w:t>
      </w:r>
      <w:r w:rsidR="0017737A" w:rsidRPr="008178B0">
        <w:rPr>
          <w:bCs/>
          <w:szCs w:val="24"/>
        </w:rPr>
        <w:t xml:space="preserve"> </w:t>
      </w:r>
      <w:r w:rsidR="004D0FE2" w:rsidRPr="008178B0">
        <w:rPr>
          <w:bCs/>
          <w:szCs w:val="24"/>
        </w:rPr>
        <w:t xml:space="preserve">that </w:t>
      </w:r>
      <w:r w:rsidR="00453507" w:rsidRPr="008178B0">
        <w:t>Forest Glen</w:t>
      </w:r>
      <w:r w:rsidR="0017737A" w:rsidRPr="008178B0">
        <w:t xml:space="preserve"> </w:t>
      </w:r>
      <w:r w:rsidR="003E03B8" w:rsidRPr="008178B0">
        <w:rPr>
          <w:bCs/>
          <w:szCs w:val="24"/>
        </w:rPr>
        <w:t>be ordered to do the following:</w:t>
      </w:r>
    </w:p>
    <w:p w14:paraId="1BC3A4EB" w14:textId="77777777" w:rsidR="003E03B8" w:rsidRPr="00E11BAD" w:rsidRDefault="003E03B8" w:rsidP="003E03B8">
      <w:pPr>
        <w:autoSpaceDE w:val="0"/>
        <w:autoSpaceDN w:val="0"/>
        <w:adjustRightInd w:val="0"/>
        <w:rPr>
          <w:bCs/>
          <w:szCs w:val="24"/>
        </w:rPr>
      </w:pPr>
    </w:p>
    <w:p w14:paraId="3B9A7C60"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30A240C6" w14:textId="77777777" w:rsidR="003E03B8" w:rsidRDefault="003E03B8" w:rsidP="003E03B8">
      <w:pPr>
        <w:pStyle w:val="NoSpacing"/>
        <w:ind w:left="720"/>
        <w:jc w:val="both"/>
      </w:pPr>
    </w:p>
    <w:p w14:paraId="5B9BB3DC"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63651A2B" w14:textId="77777777" w:rsidR="00D10877" w:rsidRDefault="00D10877" w:rsidP="00D10877">
      <w:pPr>
        <w:pStyle w:val="NoSpacing"/>
        <w:numPr>
          <w:ilvl w:val="0"/>
          <w:numId w:val="3"/>
        </w:numPr>
        <w:ind w:left="1800"/>
        <w:jc w:val="both"/>
        <w:rPr>
          <w:i/>
          <w:iCs/>
        </w:rPr>
      </w:pPr>
      <w:r>
        <w:rPr>
          <w:i/>
          <w:iCs/>
        </w:rPr>
        <w:t>City of Castroville (CCN No. 20080)</w:t>
      </w:r>
    </w:p>
    <w:p w14:paraId="38A9D2BE" w14:textId="77777777" w:rsidR="00D10877" w:rsidRDefault="00D10877" w:rsidP="00D10877">
      <w:pPr>
        <w:pStyle w:val="NoSpacing"/>
        <w:numPr>
          <w:ilvl w:val="0"/>
          <w:numId w:val="3"/>
        </w:numPr>
        <w:ind w:left="1800"/>
        <w:jc w:val="both"/>
        <w:rPr>
          <w:i/>
          <w:iCs/>
        </w:rPr>
      </w:pPr>
      <w:r>
        <w:rPr>
          <w:i/>
          <w:iCs/>
        </w:rPr>
        <w:t>San Antonio Water System (CCN No. 20285)</w:t>
      </w:r>
    </w:p>
    <w:p w14:paraId="660684CF" w14:textId="77777777" w:rsidR="00D10877" w:rsidRDefault="00D10877" w:rsidP="00D10877">
      <w:pPr>
        <w:pStyle w:val="NoSpacing"/>
        <w:numPr>
          <w:ilvl w:val="0"/>
          <w:numId w:val="3"/>
        </w:numPr>
        <w:ind w:left="1800"/>
        <w:jc w:val="both"/>
        <w:rPr>
          <w:i/>
          <w:iCs/>
        </w:rPr>
      </w:pPr>
      <w:r>
        <w:rPr>
          <w:i/>
          <w:iCs/>
        </w:rPr>
        <w:t>Canyon Regional Water Authority</w:t>
      </w:r>
    </w:p>
    <w:p w14:paraId="2321E579" w14:textId="77777777" w:rsidR="00D10877" w:rsidRDefault="00D10877" w:rsidP="00D10877">
      <w:pPr>
        <w:pStyle w:val="NoSpacing"/>
        <w:numPr>
          <w:ilvl w:val="0"/>
          <w:numId w:val="3"/>
        </w:numPr>
        <w:ind w:left="1800"/>
        <w:jc w:val="both"/>
        <w:rPr>
          <w:i/>
          <w:iCs/>
        </w:rPr>
      </w:pPr>
      <w:r>
        <w:rPr>
          <w:i/>
          <w:iCs/>
        </w:rPr>
        <w:t>San Antonio River Authority</w:t>
      </w:r>
    </w:p>
    <w:p w14:paraId="7BDA2022" w14:textId="72A8679B" w:rsidR="003E03B8" w:rsidRPr="00B34A5B" w:rsidRDefault="003E03B8" w:rsidP="003E03B8">
      <w:pPr>
        <w:pStyle w:val="NoSpacing"/>
        <w:ind w:left="1440"/>
        <w:jc w:val="both"/>
      </w:pPr>
    </w:p>
    <w:p w14:paraId="7A0FB614"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97A867D" w14:textId="77777777" w:rsidR="00D10877" w:rsidRDefault="00D10877" w:rsidP="00D10877">
      <w:pPr>
        <w:pStyle w:val="NoSpacing"/>
        <w:numPr>
          <w:ilvl w:val="0"/>
          <w:numId w:val="2"/>
        </w:numPr>
        <w:ind w:left="1800"/>
        <w:jc w:val="both"/>
        <w:rPr>
          <w:i/>
          <w:iCs/>
        </w:rPr>
      </w:pPr>
      <w:r>
        <w:rPr>
          <w:i/>
          <w:iCs/>
        </w:rPr>
        <w:t>Medina County Judge</w:t>
      </w:r>
    </w:p>
    <w:p w14:paraId="356E2356" w14:textId="77777777" w:rsidR="003E03B8" w:rsidRPr="00A566CE" w:rsidRDefault="003E03B8" w:rsidP="003E03B8">
      <w:pPr>
        <w:pStyle w:val="NoSpacing"/>
        <w:ind w:left="2160"/>
        <w:jc w:val="both"/>
        <w:rPr>
          <w:i/>
          <w:iCs/>
        </w:rPr>
      </w:pPr>
    </w:p>
    <w:p w14:paraId="5D4E63BF"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55C40217" w14:textId="77777777" w:rsidR="00D10877" w:rsidRDefault="00D10877" w:rsidP="00D10877">
      <w:pPr>
        <w:pStyle w:val="NoSpacing"/>
        <w:numPr>
          <w:ilvl w:val="0"/>
          <w:numId w:val="2"/>
        </w:numPr>
        <w:ind w:left="1800"/>
        <w:jc w:val="both"/>
        <w:rPr>
          <w:i/>
          <w:iCs/>
        </w:rPr>
      </w:pPr>
      <w:r>
        <w:rPr>
          <w:i/>
          <w:iCs/>
        </w:rPr>
        <w:t>Medina County Groundwater Conservation District</w:t>
      </w:r>
    </w:p>
    <w:p w14:paraId="5B9114BB" w14:textId="77777777" w:rsidR="00D10877" w:rsidRPr="00E74B24" w:rsidRDefault="00D10877" w:rsidP="00D10877">
      <w:pPr>
        <w:pStyle w:val="NoSpacing"/>
        <w:numPr>
          <w:ilvl w:val="0"/>
          <w:numId w:val="2"/>
        </w:numPr>
        <w:ind w:left="1800"/>
        <w:jc w:val="both"/>
        <w:rPr>
          <w:i/>
          <w:iCs/>
        </w:rPr>
      </w:pPr>
      <w:r>
        <w:rPr>
          <w:i/>
          <w:iCs/>
        </w:rPr>
        <w:t>Edwards Aquifer Authority</w:t>
      </w:r>
    </w:p>
    <w:p w14:paraId="4DB89BCF" w14:textId="77777777" w:rsidR="003E03B8" w:rsidRPr="00B34A5B" w:rsidRDefault="003E03B8" w:rsidP="003E03B8">
      <w:pPr>
        <w:pStyle w:val="NoSpacing"/>
        <w:ind w:left="1440"/>
        <w:jc w:val="both"/>
      </w:pPr>
    </w:p>
    <w:p w14:paraId="3E3E2067"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06DDED7" w14:textId="77777777" w:rsidR="003E03B8" w:rsidRPr="00B22621" w:rsidRDefault="003E03B8" w:rsidP="003E03B8">
      <w:pPr>
        <w:pStyle w:val="NoSpacing"/>
        <w:ind w:left="1440"/>
        <w:jc w:val="both"/>
        <w:rPr>
          <w:rFonts w:eastAsia="Calibri"/>
        </w:rPr>
      </w:pPr>
    </w:p>
    <w:p w14:paraId="420ACCA0"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3358ECF8" w14:textId="77777777" w:rsidR="003E03B8" w:rsidRDefault="003E03B8" w:rsidP="003E03B8">
      <w:pPr>
        <w:pStyle w:val="ListParagraph"/>
        <w:autoSpaceDE w:val="0"/>
        <w:autoSpaceDN w:val="0"/>
        <w:adjustRightInd w:val="0"/>
        <w:spacing w:after="0" w:line="240" w:lineRule="auto"/>
        <w:jc w:val="both"/>
        <w:rPr>
          <w:rFonts w:eastAsia="Calibri"/>
        </w:rPr>
      </w:pPr>
    </w:p>
    <w:p w14:paraId="7587AD93" w14:textId="51C2523C"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the </w:t>
      </w:r>
      <w:r w:rsidR="00D10877" w:rsidRPr="008178B0">
        <w:t>Forest Glen</w:t>
      </w:r>
      <w:r w:rsidRPr="008178B0">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711AC52E" w14:textId="77777777" w:rsidR="003E03B8" w:rsidRPr="00B22621" w:rsidRDefault="003E03B8" w:rsidP="003E03B8">
      <w:pPr>
        <w:pStyle w:val="NoSpacing"/>
        <w:ind w:left="360"/>
        <w:jc w:val="both"/>
        <w:rPr>
          <w:rFonts w:eastAsia="Calibri"/>
        </w:rPr>
      </w:pPr>
    </w:p>
    <w:p w14:paraId="2B0B5B64" w14:textId="4EA97A2D" w:rsidR="003E03B8" w:rsidRPr="00AA1460"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w:t>
      </w:r>
      <w:r w:rsidRPr="008178B0">
        <w:rPr>
          <w:rFonts w:cs="Times New Roman"/>
          <w:szCs w:val="24"/>
        </w:rPr>
        <w:t xml:space="preserve">in </w:t>
      </w:r>
      <w:bookmarkStart w:id="6" w:name="_Hlk44589042"/>
      <w:r w:rsidRPr="008178B0">
        <w:rPr>
          <w:rFonts w:cs="Times New Roman"/>
          <w:szCs w:val="24"/>
        </w:rPr>
        <w:t xml:space="preserve">the </w:t>
      </w:r>
      <w:bookmarkEnd w:id="6"/>
      <w:r w:rsidRPr="008178B0">
        <w:rPr>
          <w:rFonts w:cs="Times New Roman"/>
          <w:szCs w:val="24"/>
        </w:rPr>
        <w:t>co</w:t>
      </w:r>
      <w:r w:rsidRPr="00ED0241">
        <w:rPr>
          <w:rFonts w:cs="Times New Roman"/>
          <w:szCs w:val="24"/>
        </w:rPr>
        <w:t xml:space="preserve">unty </w:t>
      </w:r>
      <w:r w:rsidRPr="00AA1460">
        <w:rPr>
          <w:rFonts w:cs="Times New Roman"/>
          <w:szCs w:val="24"/>
        </w:rPr>
        <w:t>where the requested area is located.</w:t>
      </w:r>
      <w:r w:rsidR="00EC1FBD">
        <w:rPr>
          <w:rFonts w:cs="Times New Roman"/>
          <w:szCs w:val="24"/>
        </w:rPr>
        <w:t xml:space="preserve"> </w:t>
      </w:r>
      <w:r w:rsidRPr="00AA1460">
        <w:rPr>
          <w:rFonts w:cs="Times New Roman"/>
          <w:szCs w:val="24"/>
        </w:rPr>
        <w:t xml:space="preserve"> Proof in the form of a publisher’s affidavit must be filed within 30 days of the publication date.</w:t>
      </w:r>
      <w:r w:rsidR="00EC1FBD">
        <w:rPr>
          <w:rFonts w:cs="Times New Roman"/>
          <w:szCs w:val="24"/>
        </w:rPr>
        <w:t xml:space="preserve"> </w:t>
      </w:r>
      <w:r w:rsidRPr="00AA1460">
        <w:rPr>
          <w:rFonts w:cs="Times New Roman"/>
          <w:szCs w:val="24"/>
        </w:rPr>
        <w:t xml:space="preserve"> The affidavit must state with specificity each county in which the newspaper is of general circulation. </w:t>
      </w:r>
      <w:r w:rsidR="00EC1FBD">
        <w:rPr>
          <w:rFonts w:cs="Times New Roman"/>
          <w:szCs w:val="24"/>
        </w:rPr>
        <w:t xml:space="preserve"> </w:t>
      </w:r>
      <w:r w:rsidRPr="005665C6">
        <w:rPr>
          <w:rFonts w:cs="Times New Roman"/>
          <w:bCs/>
          <w:szCs w:val="24"/>
        </w:rPr>
        <w:t>Within 30 days of the date the notice was mailed</w:t>
      </w:r>
      <w:r w:rsidRPr="008178B0">
        <w:rPr>
          <w:rFonts w:cs="Times New Roman"/>
          <w:bCs/>
          <w:szCs w:val="24"/>
        </w:rPr>
        <w:t xml:space="preserve">, </w:t>
      </w:r>
      <w:r w:rsidR="00D10877" w:rsidRPr="008178B0">
        <w:t>Forest Glen</w:t>
      </w:r>
      <w:r w:rsidRPr="008178B0">
        <w:rPr>
          <w:rFonts w:cs="Times New Roman"/>
          <w:bCs/>
          <w:szCs w:val="24"/>
        </w:rPr>
        <w:t xml:space="preserve"> </w:t>
      </w:r>
      <w:r w:rsidRPr="005665C6">
        <w:rPr>
          <w:rFonts w:cs="Times New Roman"/>
          <w:bCs/>
          <w:szCs w:val="24"/>
        </w:rPr>
        <w:t>must file an affid</w:t>
      </w:r>
      <w:r w:rsidRPr="00AA1460">
        <w:rPr>
          <w:rFonts w:cs="Times New Roman"/>
          <w:bCs/>
          <w:szCs w:val="24"/>
        </w:rPr>
        <w:t>avit specifying the notice that was provided to every person and entity to whom notice was provided and the date the notice was mailed.</w:t>
      </w:r>
    </w:p>
    <w:p w14:paraId="6DBDD189" w14:textId="77777777" w:rsidR="003E03B8" w:rsidRPr="00E11BAD" w:rsidRDefault="003E03B8" w:rsidP="003E03B8">
      <w:pPr>
        <w:autoSpaceDE w:val="0"/>
        <w:autoSpaceDN w:val="0"/>
        <w:adjustRightInd w:val="0"/>
        <w:rPr>
          <w:bCs/>
          <w:szCs w:val="24"/>
        </w:rPr>
      </w:pPr>
    </w:p>
    <w:p w14:paraId="261C562E"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822DB49"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5C433850"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19D44921" w14:textId="77777777" w:rsidR="003E03B8" w:rsidRPr="00CF5B0E" w:rsidRDefault="003E03B8" w:rsidP="003E03B8">
      <w:pPr>
        <w:rPr>
          <w:rStyle w:val="Hyperlink"/>
          <w:bCs/>
          <w:szCs w:val="24"/>
        </w:rPr>
      </w:pPr>
      <w:r w:rsidRPr="00EA11D7">
        <w:t xml:space="preserve"> </w:t>
      </w:r>
    </w:p>
    <w:p w14:paraId="00063854"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09ABB0FB" w14:textId="77777777" w:rsidR="003E03B8" w:rsidRPr="00010FE1" w:rsidRDefault="003E03B8" w:rsidP="003E03B8">
      <w:pPr>
        <w:pStyle w:val="ListParagraph"/>
        <w:rPr>
          <w:rFonts w:cs="Times New Roman"/>
          <w:szCs w:val="24"/>
        </w:rPr>
      </w:pPr>
    </w:p>
    <w:p w14:paraId="1F1A5E87" w14:textId="4F1F7E51"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EB466C" w:rsidRPr="008178B0">
        <w:t>Forest Glen</w:t>
      </w:r>
      <w:r w:rsidRPr="008178B0">
        <w:rPr>
          <w:rFonts w:cs="Times New Roman"/>
          <w:szCs w:val="24"/>
        </w:rPr>
        <w:t xml:space="preserve">. </w:t>
      </w:r>
      <w:r w:rsidR="00EB466C" w:rsidRPr="008178B0">
        <w:t>Forest Glen</w:t>
      </w:r>
      <w:r w:rsidR="000B5444" w:rsidRPr="008178B0">
        <w:rPr>
          <w:rFonts w:eastAsia="Calibri"/>
        </w:rPr>
        <w:t xml:space="preserve"> </w:t>
      </w:r>
      <w:r>
        <w:rPr>
          <w:rFonts w:cs="Times New Roman"/>
          <w:szCs w:val="24"/>
        </w:rPr>
        <w:t>will have 20 days from the receipt of the RFI to respond.</w:t>
      </w:r>
    </w:p>
    <w:p w14:paraId="51A92D78"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D7355" w14:textId="77777777" w:rsidR="00575626" w:rsidRDefault="00575626">
      <w:r>
        <w:separator/>
      </w:r>
    </w:p>
  </w:endnote>
  <w:endnote w:type="continuationSeparator" w:id="0">
    <w:p w14:paraId="16997B6A" w14:textId="77777777" w:rsidR="00575626" w:rsidRDefault="0057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F7B60" w14:textId="77777777" w:rsidR="00575626" w:rsidRDefault="00575626">
      <w:r>
        <w:separator/>
      </w:r>
    </w:p>
  </w:footnote>
  <w:footnote w:type="continuationSeparator" w:id="0">
    <w:p w14:paraId="0F73D718" w14:textId="77777777" w:rsidR="00575626" w:rsidRDefault="0057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3B07B" w14:textId="77777777" w:rsidR="00DA36E8" w:rsidRDefault="00DA36E8">
    <w:pPr>
      <w:pStyle w:val="Header"/>
      <w:jc w:val="center"/>
      <w:rPr>
        <w:b/>
        <w:i/>
        <w:sz w:val="38"/>
      </w:rPr>
    </w:pPr>
    <w:r>
      <w:rPr>
        <w:b/>
        <w:i/>
        <w:sz w:val="38"/>
      </w:rPr>
      <w:t>Public Utility Commission of Texas</w:t>
    </w:r>
  </w:p>
  <w:p w14:paraId="687618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8F35F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01B3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A6"/>
    <w:rsid w:val="000207E3"/>
    <w:rsid w:val="00043731"/>
    <w:rsid w:val="0004450E"/>
    <w:rsid w:val="000B5444"/>
    <w:rsid w:val="00116570"/>
    <w:rsid w:val="0017737A"/>
    <w:rsid w:val="00180C74"/>
    <w:rsid w:val="001D1128"/>
    <w:rsid w:val="0028111B"/>
    <w:rsid w:val="003E03B8"/>
    <w:rsid w:val="004249AC"/>
    <w:rsid w:val="00435FA9"/>
    <w:rsid w:val="00453507"/>
    <w:rsid w:val="004D0FE2"/>
    <w:rsid w:val="004D26A6"/>
    <w:rsid w:val="00573A4F"/>
    <w:rsid w:val="00575626"/>
    <w:rsid w:val="0066616B"/>
    <w:rsid w:val="006A5CEF"/>
    <w:rsid w:val="006D4AD4"/>
    <w:rsid w:val="006E0492"/>
    <w:rsid w:val="00703C4C"/>
    <w:rsid w:val="00711528"/>
    <w:rsid w:val="007B57D9"/>
    <w:rsid w:val="007E4EE0"/>
    <w:rsid w:val="008178B0"/>
    <w:rsid w:val="008262FF"/>
    <w:rsid w:val="008432E1"/>
    <w:rsid w:val="008C469B"/>
    <w:rsid w:val="0091083F"/>
    <w:rsid w:val="009122A5"/>
    <w:rsid w:val="00963A71"/>
    <w:rsid w:val="00A732D6"/>
    <w:rsid w:val="00A7691E"/>
    <w:rsid w:val="00AB0161"/>
    <w:rsid w:val="00AE5AA2"/>
    <w:rsid w:val="00B56DD2"/>
    <w:rsid w:val="00B6124B"/>
    <w:rsid w:val="00CE11FE"/>
    <w:rsid w:val="00D10877"/>
    <w:rsid w:val="00D11375"/>
    <w:rsid w:val="00DA36E8"/>
    <w:rsid w:val="00DB4085"/>
    <w:rsid w:val="00EA5690"/>
    <w:rsid w:val="00EB466C"/>
    <w:rsid w:val="00EC1FBD"/>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DB226"/>
  <w15:chartTrackingRefBased/>
  <w15:docId w15:val="{93B9FBE3-BC2C-4DCC-A826-5561B1A9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Current%20Approved%20Memos\CCN%20Sufficiency%20Memo%20Draft%20-%20Infrastructure%20Division%20(updated%203-19-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Sufficiency Memo Draft - Infrastructure Division (updated 3-19-2021)</Template>
  <TotalTime>2</TotalTime>
  <Pages>1</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Mathis, Jolie</cp:lastModifiedBy>
  <cp:revision>2</cp:revision>
  <cp:lastPrinted>2014-10-31T15:06:00Z</cp:lastPrinted>
  <dcterms:created xsi:type="dcterms:W3CDTF">2021-03-31T19:27:00Z</dcterms:created>
  <dcterms:modified xsi:type="dcterms:W3CDTF">2021-03-31T19:27:00Z</dcterms:modified>
</cp:coreProperties>
</file>